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FA29A1">
        <w:t>John Kramer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FA29A1" w:rsidRPr="007F2E94">
        <w:rPr>
          <w:i/>
        </w:rPr>
        <w:t xml:space="preserve">Application of </w:t>
      </w:r>
      <w:proofErr w:type="spellStart"/>
      <w:r w:rsidR="00FA29A1" w:rsidRPr="007F2E94">
        <w:rPr>
          <w:i/>
        </w:rPr>
        <w:t>Nitsch</w:t>
      </w:r>
      <w:proofErr w:type="spellEnd"/>
      <w:r w:rsidR="00FA29A1" w:rsidRPr="007F2E94">
        <w:rPr>
          <w:i/>
        </w:rPr>
        <w:t xml:space="preserve"> &amp; Son Utility Company, Inc. for a Rate/Tariff Change</w:t>
      </w:r>
      <w:r w:rsidR="000919C4">
        <w:t>, Docket No. </w:t>
      </w:r>
      <w:r w:rsidR="00FA29A1">
        <w:t>46069</w:t>
      </w:r>
      <w:r w:rsidR="000919C4">
        <w:t>, SOAH Docket No. 473-1</w:t>
      </w:r>
      <w:r w:rsidR="00FA29A1">
        <w:t>7</w:t>
      </w:r>
      <w:r w:rsidR="000919C4">
        <w:t>-</w:t>
      </w:r>
      <w:r w:rsidR="00FA29A1">
        <w:t>1434.WS</w:t>
      </w:r>
      <w:r w:rsidR="000919C4">
        <w:t>, Draft Preliminary Order,</w:t>
      </w:r>
      <w:r w:rsidR="00FA29A1">
        <w:t xml:space="preserve"> Open Meeting of January 12, 2017, Item No. 2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FA29A1">
        <w:t>January 5, 2017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FA29A1">
        <w:t>January 12, 2017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FA29A1">
        <w:t>January 12, 2017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  <w:bookmarkStart w:id="0" w:name="_GoBack"/>
      <w:bookmarkEnd w:id="0"/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7F2E94">
        <w:rPr>
          <w:noProof/>
          <w:sz w:val="20"/>
        </w:rPr>
        <w:t>q:\cadm\orders\prelim\46000\46069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A1" w:rsidRDefault="00FA29A1" w:rsidP="00F205E0">
      <w:r>
        <w:separator/>
      </w:r>
    </w:p>
  </w:endnote>
  <w:endnote w:type="continuationSeparator" w:id="0">
    <w:p w:rsidR="00FA29A1" w:rsidRDefault="00FA29A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4510802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A1" w:rsidRDefault="00FA29A1" w:rsidP="00F205E0">
      <w:r>
        <w:separator/>
      </w:r>
    </w:p>
  </w:footnote>
  <w:footnote w:type="continuationSeparator" w:id="0">
    <w:p w:rsidR="00FA29A1" w:rsidRDefault="00FA29A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9A1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67443"/>
    <w:rsid w:val="004F132B"/>
    <w:rsid w:val="0057420A"/>
    <w:rsid w:val="006856A5"/>
    <w:rsid w:val="00716707"/>
    <w:rsid w:val="00783E18"/>
    <w:rsid w:val="00787F8C"/>
    <w:rsid w:val="007F2E94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A29A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  <w15:docId w15:val="{4F8F5E05-31E7-4F0A-AC4C-92EE24D7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E9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2017-01-05T13:54:00Z</cp:lastPrinted>
  <dcterms:created xsi:type="dcterms:W3CDTF">2017-01-05T13:45:00Z</dcterms:created>
  <dcterms:modified xsi:type="dcterms:W3CDTF">2017-01-05T13:54:00Z</dcterms:modified>
</cp:coreProperties>
</file>